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6B" w:rsidRPr="00A07F47" w:rsidRDefault="0039056B" w:rsidP="00A07F47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</w:t>
      </w:r>
      <w:r w:rsidRPr="00A07F47">
        <w:rPr>
          <w:sz w:val="22"/>
        </w:rPr>
        <w:t>Протокол</w:t>
      </w:r>
    </w:p>
    <w:p w:rsidR="0039056B" w:rsidRPr="00A07F47" w:rsidRDefault="0039056B" w:rsidP="003D2E3C">
      <w:pPr>
        <w:jc w:val="center"/>
        <w:rPr>
          <w:sz w:val="20"/>
          <w:szCs w:val="20"/>
        </w:rPr>
      </w:pPr>
      <w:r w:rsidRPr="00A07F47">
        <w:rPr>
          <w:sz w:val="20"/>
          <w:szCs w:val="20"/>
        </w:rPr>
        <w:t>школьного тура  олимпиады по</w:t>
      </w:r>
      <w:r w:rsidRPr="00A07F47">
        <w:rPr>
          <w:b/>
          <w:sz w:val="20"/>
          <w:szCs w:val="20"/>
        </w:rPr>
        <w:t>биологии</w:t>
      </w:r>
      <w:r w:rsidRPr="00A07F47">
        <w:rPr>
          <w:sz w:val="20"/>
          <w:szCs w:val="20"/>
        </w:rPr>
        <w:t xml:space="preserve">МБОУ «Рунгинская СОШ Буинского муниципального района РТ». </w:t>
      </w:r>
    </w:p>
    <w:p w:rsidR="0039056B" w:rsidRDefault="0039056B" w:rsidP="003D2E3C">
      <w:pPr>
        <w:jc w:val="center"/>
      </w:pPr>
      <w:r w:rsidRPr="00A07F47">
        <w:rPr>
          <w:sz w:val="20"/>
          <w:szCs w:val="20"/>
        </w:rPr>
        <w:t>Дата:  16.10.2017 г.</w:t>
      </w:r>
    </w:p>
    <w:p w:rsidR="0039056B" w:rsidRDefault="0039056B" w:rsidP="003D2E3C">
      <w:pPr>
        <w:jc w:val="center"/>
      </w:pPr>
    </w:p>
    <w:tbl>
      <w:tblPr>
        <w:tblW w:w="14235" w:type="dxa"/>
        <w:tblInd w:w="401" w:type="dxa"/>
        <w:tblLayout w:type="fixed"/>
        <w:tblCellMar>
          <w:left w:w="0" w:type="dxa"/>
          <w:right w:w="0" w:type="dxa"/>
        </w:tblCellMar>
        <w:tblLook w:val="00A0"/>
      </w:tblPr>
      <w:tblGrid>
        <w:gridCol w:w="1800"/>
        <w:gridCol w:w="1439"/>
        <w:gridCol w:w="1619"/>
        <w:gridCol w:w="734"/>
        <w:gridCol w:w="1066"/>
        <w:gridCol w:w="1540"/>
        <w:gridCol w:w="1932"/>
        <w:gridCol w:w="1696"/>
        <w:gridCol w:w="990"/>
        <w:gridCol w:w="1419"/>
      </w:tblGrid>
      <w:tr w:rsidR="0039056B" w:rsidTr="00A07F47">
        <w:trPr>
          <w:trHeight w:val="28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Cs/>
                <w:sz w:val="16"/>
                <w:szCs w:val="16"/>
              </w:rPr>
            </w:pPr>
            <w:r w:rsidRPr="00B579E0">
              <w:rPr>
                <w:bCs/>
                <w:sz w:val="16"/>
                <w:szCs w:val="16"/>
              </w:rPr>
              <w:t xml:space="preserve">Фамилия 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Cs/>
                <w:sz w:val="16"/>
                <w:szCs w:val="16"/>
              </w:rPr>
            </w:pPr>
            <w:r w:rsidRPr="00B579E0">
              <w:rPr>
                <w:bCs/>
                <w:sz w:val="16"/>
                <w:szCs w:val="16"/>
              </w:rPr>
              <w:t>Имя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Cs/>
                <w:sz w:val="16"/>
                <w:szCs w:val="16"/>
              </w:rPr>
            </w:pPr>
            <w:r w:rsidRPr="00B579E0">
              <w:rPr>
                <w:bCs/>
                <w:sz w:val="16"/>
                <w:szCs w:val="16"/>
              </w:rPr>
              <w:t>Отчество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Cs/>
                <w:sz w:val="16"/>
                <w:szCs w:val="16"/>
              </w:rPr>
            </w:pPr>
            <w:r w:rsidRPr="00B579E0">
              <w:rPr>
                <w:bCs/>
                <w:sz w:val="16"/>
                <w:szCs w:val="16"/>
              </w:rPr>
              <w:t xml:space="preserve">Класс 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Cs/>
                <w:sz w:val="16"/>
                <w:szCs w:val="16"/>
              </w:rPr>
            </w:pPr>
            <w:r w:rsidRPr="00B579E0">
              <w:rPr>
                <w:bCs/>
                <w:sz w:val="16"/>
                <w:szCs w:val="16"/>
              </w:rPr>
              <w:t>Количество баллов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Cs/>
                <w:sz w:val="16"/>
                <w:szCs w:val="16"/>
              </w:rPr>
            </w:pPr>
            <w:r w:rsidRPr="00B579E0">
              <w:rPr>
                <w:bCs/>
                <w:sz w:val="16"/>
                <w:szCs w:val="16"/>
              </w:rPr>
              <w:t>Статус (победитель/призер)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Cs/>
                <w:sz w:val="16"/>
                <w:szCs w:val="16"/>
              </w:rPr>
            </w:pPr>
            <w:r w:rsidRPr="00B579E0">
              <w:rPr>
                <w:bCs/>
                <w:sz w:val="16"/>
                <w:szCs w:val="16"/>
              </w:rPr>
              <w:t>Максимально возможное кол-во баллов по предмету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Cs/>
                <w:sz w:val="16"/>
                <w:szCs w:val="16"/>
              </w:rPr>
            </w:pPr>
            <w:r w:rsidRPr="00B579E0">
              <w:rPr>
                <w:bCs/>
                <w:sz w:val="16"/>
                <w:szCs w:val="16"/>
              </w:rPr>
              <w:t>Фамилия учителя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Cs/>
                <w:sz w:val="16"/>
                <w:szCs w:val="16"/>
              </w:rPr>
            </w:pPr>
            <w:r w:rsidRPr="00B579E0">
              <w:rPr>
                <w:bCs/>
                <w:sz w:val="16"/>
                <w:szCs w:val="16"/>
              </w:rPr>
              <w:t>Имя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Cs/>
                <w:sz w:val="16"/>
                <w:szCs w:val="16"/>
              </w:rPr>
            </w:pPr>
            <w:r w:rsidRPr="00B579E0">
              <w:rPr>
                <w:bCs/>
                <w:sz w:val="16"/>
                <w:szCs w:val="16"/>
              </w:rPr>
              <w:t xml:space="preserve">Отчество </w:t>
            </w:r>
          </w:p>
        </w:tc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Шурбин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Дании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Сергеевич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6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28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Николаевна</w:t>
            </w:r>
          </w:p>
        </w:tc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Блинова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Дарья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Игоревна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6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12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28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Николаевна</w:t>
            </w:r>
          </w:p>
        </w:tc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Комиссарова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 xml:space="preserve">Ульяна 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Олеговна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6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4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28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Николаевна</w:t>
            </w:r>
          </w:p>
        </w:tc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Самаркина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Дарья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Александровна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победитель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Николаевна</w:t>
            </w:r>
          </w:p>
        </w:tc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Скворцов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Анатолий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Олегович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7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15,5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38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Николаевна</w:t>
            </w:r>
          </w:p>
        </w:tc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Комиссарова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Ирина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Геннадьевна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7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9,5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38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Николаевна</w:t>
            </w:r>
          </w:p>
        </w:tc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Майоров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Никита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Николаевич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7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center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 xml:space="preserve">             8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38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Николаевна</w:t>
            </w:r>
          </w:p>
        </w:tc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Егорова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Карина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Александровна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победитель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Николаевна</w:t>
            </w:r>
          </w:p>
        </w:tc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 xml:space="preserve">Скворцова 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Ирина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Олеговна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 w:rsidP="00D57914">
            <w:pPr>
              <w:jc w:val="right"/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победитель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46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 xml:space="preserve">Гордеева 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Николаевна</w:t>
            </w:r>
          </w:p>
        </w:tc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Давыдова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Анастасия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Юрьевна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8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 w:rsidP="00D57914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14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46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Николаевна</w:t>
            </w:r>
          </w:p>
        </w:tc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Марина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Елена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Валерьевна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8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 w:rsidP="00D57914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12,5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46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Николаевна</w:t>
            </w:r>
          </w:p>
        </w:tc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 xml:space="preserve">Дворцов 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Алексей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Олегович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9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D57914" w:rsidRDefault="0039056B" w:rsidP="00D57914">
            <w:pPr>
              <w:jc w:val="right"/>
              <w:rPr>
                <w:sz w:val="18"/>
                <w:szCs w:val="18"/>
              </w:rPr>
            </w:pPr>
            <w:r w:rsidRPr="00D57914">
              <w:rPr>
                <w:sz w:val="18"/>
                <w:szCs w:val="18"/>
              </w:rPr>
              <w:t>25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 w:rsidP="00D803D8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69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Алексеева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Альбина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Кирилловна</w:t>
            </w:r>
          </w:p>
        </w:tc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Судаков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Петр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Юрьевич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9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 w:rsidP="00D579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69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Алексеева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Альбина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Кирилловна</w:t>
            </w:r>
          </w:p>
        </w:tc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Кубайкина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Снежана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Олеговна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9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 w:rsidP="00D579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69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Алексеева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Альбина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Кирилловна</w:t>
            </w:r>
          </w:p>
        </w:tc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color w:val="000000"/>
                <w:sz w:val="18"/>
                <w:szCs w:val="18"/>
              </w:rPr>
            </w:pPr>
            <w:r w:rsidRPr="00B579E0">
              <w:rPr>
                <w:color w:val="000000"/>
                <w:sz w:val="18"/>
                <w:szCs w:val="18"/>
              </w:rPr>
              <w:t>Комиссарова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Кристина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Олеговна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10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 w:rsidP="00D57914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28,5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 w:rsidP="00A225D7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73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Николаевна</w:t>
            </w:r>
          </w:p>
        </w:tc>
      </w:tr>
      <w:tr w:rsidR="0039056B" w:rsidRPr="00B579E0" w:rsidTr="00A07F47">
        <w:trPr>
          <w:trHeight w:val="352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color w:val="000000"/>
                <w:sz w:val="18"/>
                <w:szCs w:val="18"/>
              </w:rPr>
            </w:pPr>
            <w:r w:rsidRPr="00B579E0">
              <w:rPr>
                <w:b/>
                <w:color w:val="000000"/>
                <w:sz w:val="18"/>
                <w:szCs w:val="18"/>
              </w:rPr>
              <w:t>Судакова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Елизавета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Юрьевна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 w:rsidP="00D57914">
            <w:pPr>
              <w:jc w:val="right"/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победитель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 w:rsidP="00A225D7">
            <w:pPr>
              <w:jc w:val="right"/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73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b/>
                <w:sz w:val="18"/>
                <w:szCs w:val="18"/>
              </w:rPr>
              <w:t>Николаевна</w:t>
            </w:r>
          </w:p>
        </w:tc>
        <w:bookmarkStart w:id="0" w:name="_GoBack"/>
        <w:bookmarkEnd w:id="0"/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color w:val="000000"/>
                <w:sz w:val="18"/>
                <w:szCs w:val="18"/>
              </w:rPr>
            </w:pPr>
            <w:r w:rsidRPr="00B579E0">
              <w:rPr>
                <w:color w:val="000000"/>
                <w:sz w:val="18"/>
                <w:szCs w:val="18"/>
              </w:rPr>
              <w:t>Егоров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Игорь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Александрович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11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D57914" w:rsidRDefault="0039056B" w:rsidP="00D57914">
            <w:pPr>
              <w:jc w:val="right"/>
              <w:rPr>
                <w:sz w:val="18"/>
                <w:szCs w:val="18"/>
              </w:rPr>
            </w:pPr>
            <w:r w:rsidRPr="00D57914">
              <w:rPr>
                <w:sz w:val="18"/>
                <w:szCs w:val="18"/>
              </w:rPr>
              <w:t>20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 w:rsidP="00A225D7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88,5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Алексеева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Альбина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b/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Кирилловна</w:t>
            </w:r>
          </w:p>
        </w:tc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 xml:space="preserve">Зайцев 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Даниил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Николаевич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11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 w:rsidP="00D579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 w:rsidP="00A225D7">
            <w:pPr>
              <w:jc w:val="right"/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88,5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Алексеева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Альбина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B579E0" w:rsidRDefault="0039056B">
            <w:pPr>
              <w:rPr>
                <w:sz w:val="18"/>
                <w:szCs w:val="18"/>
              </w:rPr>
            </w:pPr>
            <w:r w:rsidRPr="00B579E0">
              <w:rPr>
                <w:sz w:val="18"/>
                <w:szCs w:val="18"/>
              </w:rPr>
              <w:t>Кирилловна</w:t>
            </w:r>
          </w:p>
        </w:tc>
      </w:tr>
      <w:tr w:rsidR="0039056B" w:rsidRPr="00B579E0" w:rsidTr="00A07F47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D57914" w:rsidRDefault="0039056B">
            <w:pPr>
              <w:rPr>
                <w:b/>
                <w:sz w:val="18"/>
                <w:szCs w:val="18"/>
              </w:rPr>
            </w:pPr>
            <w:r w:rsidRPr="00D57914">
              <w:rPr>
                <w:b/>
                <w:sz w:val="18"/>
                <w:szCs w:val="18"/>
              </w:rPr>
              <w:t>Шурбина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D57914" w:rsidRDefault="0039056B">
            <w:pPr>
              <w:rPr>
                <w:b/>
                <w:sz w:val="18"/>
                <w:szCs w:val="18"/>
              </w:rPr>
            </w:pPr>
            <w:r w:rsidRPr="00D57914">
              <w:rPr>
                <w:b/>
                <w:sz w:val="18"/>
                <w:szCs w:val="18"/>
              </w:rPr>
              <w:t>Эльза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D57914" w:rsidRDefault="0039056B">
            <w:pPr>
              <w:rPr>
                <w:b/>
                <w:sz w:val="18"/>
                <w:szCs w:val="18"/>
              </w:rPr>
            </w:pPr>
            <w:r w:rsidRPr="00D57914">
              <w:rPr>
                <w:b/>
                <w:sz w:val="18"/>
                <w:szCs w:val="18"/>
              </w:rPr>
              <w:t>Радиславовна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D57914" w:rsidRDefault="0039056B">
            <w:pPr>
              <w:jc w:val="right"/>
              <w:rPr>
                <w:b/>
                <w:sz w:val="18"/>
                <w:szCs w:val="18"/>
              </w:rPr>
            </w:pPr>
            <w:r w:rsidRPr="00D57914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D57914" w:rsidRDefault="0039056B" w:rsidP="00D57914">
            <w:pPr>
              <w:jc w:val="right"/>
              <w:rPr>
                <w:b/>
                <w:sz w:val="18"/>
                <w:szCs w:val="18"/>
              </w:rPr>
            </w:pPr>
            <w:r w:rsidRPr="00D57914">
              <w:rPr>
                <w:b/>
                <w:sz w:val="18"/>
                <w:szCs w:val="18"/>
              </w:rPr>
              <w:t>45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D57914" w:rsidRDefault="0039056B" w:rsidP="00A07F47">
            <w:pPr>
              <w:rPr>
                <w:b/>
                <w:sz w:val="18"/>
                <w:szCs w:val="18"/>
              </w:rPr>
            </w:pPr>
            <w:r w:rsidRPr="00D57914">
              <w:rPr>
                <w:b/>
                <w:sz w:val="18"/>
                <w:szCs w:val="18"/>
              </w:rPr>
              <w:t>победитель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D57914" w:rsidRDefault="0039056B">
            <w:pPr>
              <w:jc w:val="right"/>
              <w:rPr>
                <w:b/>
                <w:sz w:val="18"/>
                <w:szCs w:val="18"/>
              </w:rPr>
            </w:pPr>
            <w:r w:rsidRPr="00D57914">
              <w:rPr>
                <w:b/>
                <w:sz w:val="18"/>
                <w:szCs w:val="18"/>
              </w:rPr>
              <w:t>88,5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D57914" w:rsidRDefault="0039056B">
            <w:pPr>
              <w:rPr>
                <w:b/>
                <w:sz w:val="18"/>
                <w:szCs w:val="18"/>
              </w:rPr>
            </w:pPr>
            <w:r w:rsidRPr="00D57914">
              <w:rPr>
                <w:b/>
                <w:sz w:val="18"/>
                <w:szCs w:val="18"/>
              </w:rPr>
              <w:t>Алексеева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D57914" w:rsidRDefault="0039056B">
            <w:pPr>
              <w:rPr>
                <w:b/>
                <w:sz w:val="18"/>
                <w:szCs w:val="18"/>
              </w:rPr>
            </w:pPr>
            <w:r w:rsidRPr="00D57914">
              <w:rPr>
                <w:b/>
                <w:sz w:val="18"/>
                <w:szCs w:val="18"/>
              </w:rPr>
              <w:t>Альбина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39056B" w:rsidRPr="00D57914" w:rsidRDefault="0039056B">
            <w:pPr>
              <w:rPr>
                <w:b/>
                <w:sz w:val="18"/>
                <w:szCs w:val="18"/>
              </w:rPr>
            </w:pPr>
            <w:r w:rsidRPr="00D57914">
              <w:rPr>
                <w:b/>
                <w:sz w:val="18"/>
                <w:szCs w:val="18"/>
              </w:rPr>
              <w:t>Кирилловна</w:t>
            </w:r>
          </w:p>
        </w:tc>
      </w:tr>
    </w:tbl>
    <w:p w:rsidR="0039056B" w:rsidRPr="00B579E0" w:rsidRDefault="0039056B" w:rsidP="003D2E3C">
      <w:pPr>
        <w:jc w:val="center"/>
        <w:rPr>
          <w:sz w:val="18"/>
          <w:szCs w:val="18"/>
        </w:rPr>
      </w:pPr>
    </w:p>
    <w:p w:rsidR="0039056B" w:rsidRPr="00B579E0" w:rsidRDefault="0039056B" w:rsidP="003D2E3C">
      <w:pPr>
        <w:rPr>
          <w:sz w:val="18"/>
          <w:szCs w:val="18"/>
        </w:rPr>
      </w:pPr>
      <w:r w:rsidRPr="00B579E0">
        <w:rPr>
          <w:sz w:val="18"/>
          <w:szCs w:val="18"/>
        </w:rPr>
        <w:t>Итого 19 участников</w:t>
      </w:r>
    </w:p>
    <w:p w:rsidR="0039056B" w:rsidRPr="00B579E0" w:rsidRDefault="0039056B" w:rsidP="00B579E0">
      <w:pPr>
        <w:jc w:val="center"/>
        <w:rPr>
          <w:sz w:val="18"/>
          <w:szCs w:val="18"/>
        </w:rPr>
      </w:pPr>
      <w:r w:rsidRPr="00B579E0">
        <w:rPr>
          <w:sz w:val="18"/>
          <w:szCs w:val="18"/>
        </w:rPr>
        <w:t>Председатель:                                   Алексеева А.К.</w:t>
      </w:r>
    </w:p>
    <w:p w:rsidR="0039056B" w:rsidRDefault="0039056B" w:rsidP="003D2E3C">
      <w:pPr>
        <w:rPr>
          <w:sz w:val="18"/>
          <w:szCs w:val="18"/>
        </w:rPr>
      </w:pPr>
      <w:r w:rsidRPr="00B579E0">
        <w:rPr>
          <w:sz w:val="18"/>
          <w:szCs w:val="18"/>
        </w:rPr>
        <w:t>Члены комиссии:                            Гордеева Н.Н.</w:t>
      </w:r>
    </w:p>
    <w:p w:rsidR="0039056B" w:rsidRDefault="0039056B" w:rsidP="003D2E3C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Алексеева А.К.</w:t>
      </w:r>
    </w:p>
    <w:p w:rsidR="0039056B" w:rsidRPr="00B579E0" w:rsidRDefault="0039056B" w:rsidP="003D2E3C">
      <w:pPr>
        <w:rPr>
          <w:sz w:val="18"/>
          <w:szCs w:val="18"/>
        </w:rPr>
      </w:pPr>
    </w:p>
    <w:sectPr w:rsidR="0039056B" w:rsidRPr="00B579E0" w:rsidSect="003D2E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71D4"/>
    <w:rsid w:val="00174DE3"/>
    <w:rsid w:val="002671D4"/>
    <w:rsid w:val="002A22E5"/>
    <w:rsid w:val="003453EE"/>
    <w:rsid w:val="0039056B"/>
    <w:rsid w:val="003D2E3C"/>
    <w:rsid w:val="003E534F"/>
    <w:rsid w:val="004636B3"/>
    <w:rsid w:val="004B5905"/>
    <w:rsid w:val="00503184"/>
    <w:rsid w:val="00553D39"/>
    <w:rsid w:val="005A78FF"/>
    <w:rsid w:val="005B0431"/>
    <w:rsid w:val="006A242E"/>
    <w:rsid w:val="00A07F47"/>
    <w:rsid w:val="00A225D7"/>
    <w:rsid w:val="00B579E0"/>
    <w:rsid w:val="00BC0352"/>
    <w:rsid w:val="00CA5701"/>
    <w:rsid w:val="00D57914"/>
    <w:rsid w:val="00D80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E3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11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2</Pages>
  <Words>323</Words>
  <Characters>1843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ЗДВР</cp:lastModifiedBy>
  <cp:revision>23</cp:revision>
  <dcterms:created xsi:type="dcterms:W3CDTF">2017-10-16T15:38:00Z</dcterms:created>
  <dcterms:modified xsi:type="dcterms:W3CDTF">2017-10-18T04:16:00Z</dcterms:modified>
</cp:coreProperties>
</file>